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0EB71" w14:textId="77777777" w:rsidR="00535962" w:rsidRPr="00F7167E" w:rsidRDefault="00EC4AC0">
      <w:r>
        <w:rPr>
          <w:noProof/>
          <w:lang w:val="en-US"/>
        </w:rPr>
        <w:pict w14:anchorId="3C34DE23">
          <v:group id="_x0000_s2068" style="position:absolute;margin-left:316.5pt;margin-top:-53.6pt;width:176.55pt;height:55.2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p w14:paraId="369062B8" w14:textId="4952533F" w:rsidR="00A47B19" w:rsidRPr="004A6D5F" w:rsidRDefault="00EC4AC0" w:rsidP="005B118B">
                      <w:pPr>
                        <w:rPr>
                          <w:rFonts w:ascii="Arial Bold" w:hAnsi="Arial Bold"/>
                          <w:b/>
                          <w:caps/>
                          <w:shadow/>
                          <w:spacing w:val="-20"/>
                          <w:sz w:val="22"/>
                        </w:rPr>
                      </w:pPr>
                      <w:sdt>
                        <w:sdtPr>
                          <w:rPr>
                            <w:rStyle w:val="Style2"/>
                          </w:rPr>
                          <w:alias w:val="No. del Expediente de Compras "/>
                          <w:tag w:val="No. del Expediente de Compras "/>
                          <w:id w:val="5755464"/>
                        </w:sdtPr>
                        <w:sdtEndPr>
                          <w:rPr>
                            <w:rStyle w:val="Style2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-1886166566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5670F8" w:rsidRPr="005670F8">
                                <w:rPr>
                                  <w:rStyle w:val="Style2"/>
                                </w:rPr>
                                <w:t>CEIZTUR-CCC-CP-202</w:t>
                              </w:r>
                              <w:r w:rsidR="00EA395C">
                                <w:rPr>
                                  <w:rStyle w:val="Style2"/>
                                </w:rPr>
                                <w:t>6-</w:t>
                              </w:r>
                              <w:r w:rsidR="00F7320A">
                                <w:rPr>
                                  <w:rStyle w:val="Style2"/>
                                </w:rPr>
                                <w:t>00</w:t>
                              </w:r>
                              <w:r w:rsidR="00EA395C">
                                <w:rPr>
                                  <w:rStyle w:val="Style2"/>
                                </w:rPr>
                                <w:t>0</w:t>
                              </w:r>
                              <w:r w:rsidR="00454888">
                                <w:rPr>
                                  <w:rStyle w:val="Style2"/>
                                </w:rPr>
                                <w:t>7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2194B508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BD2405" w:rsidRPr="00BD2405">
        <w:rPr>
          <w:noProof/>
          <w:lang w:val="es-DO" w:eastAsia="es-DO"/>
        </w:rPr>
        <w:drawing>
          <wp:anchor distT="0" distB="0" distL="114300" distR="114300" simplePos="0" relativeHeight="251698176" behindDoc="0" locked="0" layoutInCell="1" allowOverlap="1" wp14:anchorId="533ABC28" wp14:editId="0F512366">
            <wp:simplePos x="0" y="0"/>
            <wp:positionH relativeFrom="column">
              <wp:posOffset>-457200</wp:posOffset>
            </wp:positionH>
            <wp:positionV relativeFrom="paragraph">
              <wp:posOffset>-476250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pict w14:anchorId="36C7C3DE">
          <v:shape id="_x0000_s2073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2073" inset="0,0,0,0">
              <w:txbxContent>
                <w:p w14:paraId="32FF7D25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28B1DDE3" wp14:editId="4A9A16D2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146A4976">
          <v:shape id="_x0000_s2061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2061">
              <w:txbxContent>
                <w:p w14:paraId="1550B83E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4E7C9C" w:rsidRPr="004E7C9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14:paraId="49C500DA" w14:textId="77777777" w:rsidR="00535962" w:rsidRPr="00535962" w:rsidRDefault="00EC4AC0" w:rsidP="00535962">
      <w:r>
        <w:rPr>
          <w:rStyle w:val="Institucion"/>
          <w:color w:val="FF0000"/>
          <w:sz w:val="28"/>
          <w:lang w:eastAsia="zh-TW"/>
        </w:rPr>
        <w:pict w14:anchorId="4C90FF2B">
          <v:shape id="_x0000_s2064" type="#_x0000_t202" style="position:absolute;margin-left:129pt;margin-top:14.65pt;width:226.45pt;height:22pt;z-index:251691008;mso-width-relative:margin;mso-height-relative:margin" stroked="f">
            <v:textbox style="mso-next-textbox:#_x0000_s2064">
              <w:txbxContent>
                <w:p w14:paraId="515876C9" w14:textId="77777777" w:rsidR="002E1412" w:rsidRPr="002E1412" w:rsidRDefault="00EC4AC0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BD2405">
                        <w:rPr>
                          <w:rStyle w:val="Style6"/>
                        </w:rPr>
                        <w:t>Comité Ejecutor de Infraestructuras de Zonas Turísticas</w:t>
                      </w:r>
                    </w:sdtContent>
                  </w:sdt>
                </w:p>
              </w:txbxContent>
            </v:textbox>
          </v:shape>
        </w:pict>
      </w:r>
    </w:p>
    <w:p w14:paraId="25BE8AE1" w14:textId="77777777" w:rsidR="00535962" w:rsidRDefault="00535962" w:rsidP="00535962"/>
    <w:p w14:paraId="19E2B1DB" w14:textId="77777777" w:rsidR="006506D0" w:rsidRDefault="00EC4AC0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719A0383">
          <v:shape id="_x0000_s2066" type="#_x0000_t202" style="position:absolute;left:0;text-align:left;margin-left:100.15pt;margin-top:5.05pt;width:284.85pt;height:24pt;z-index:251695104;mso-width-relative:margin;mso-height-relative:margin" stroked="f">
            <v:textbox style="mso-next-textbox:#_x0000_s2066">
              <w:txbxContent>
                <w:p w14:paraId="11942E73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28CDE96A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7E804C97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1B0728D4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7CB61D1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187C20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02BF80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31D75B98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DE1A66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4B94031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11E066EE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8D964B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76FAB446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0AE2C6D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8F1C3E6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DF51A15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EF67511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FF5D40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4D516D8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DDA3CAE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08569B62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D93AC9B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2551A46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81BF0A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72EB570F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977BC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199BDA2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520C982A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48365275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67062C1E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 xml:space="preserve">Para cada idioma indique el grado de competencia: bueno, regular, </w:t>
      </w:r>
      <w:proofErr w:type="gramStart"/>
      <w:r w:rsidRPr="007C2731">
        <w:rPr>
          <w:i/>
          <w:iCs/>
          <w:color w:val="FF0000"/>
          <w:sz w:val="22"/>
          <w:szCs w:val="22"/>
        </w:rPr>
        <w:t>pobre,  en</w:t>
      </w:r>
      <w:proofErr w:type="gramEnd"/>
      <w:r w:rsidRPr="007C2731">
        <w:rPr>
          <w:i/>
          <w:iCs/>
          <w:color w:val="FF0000"/>
          <w:sz w:val="22"/>
          <w:szCs w:val="22"/>
        </w:rPr>
        <w:t xml:space="preserve">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72D75E0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4B3F18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E93E8D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B59242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5CDAD89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7E873CC7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2533A098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48A4BC4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2D73665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454EBBA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7881ABF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208D1880" w14:textId="77777777" w:rsidTr="00044FA8">
        <w:trPr>
          <w:trHeight w:val="4637"/>
        </w:trPr>
        <w:tc>
          <w:tcPr>
            <w:tcW w:w="3269" w:type="dxa"/>
          </w:tcPr>
          <w:p w14:paraId="21AFFD3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779163C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1FAD5908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583D411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40F6667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47C4F682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A31C3E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23627C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29FC39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0620808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27F0A09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54E05B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2D3D37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5FF1B2A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65E92F1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5381A32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5451A03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5A7B6233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4A7315A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3C13247A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56B309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6946A" w14:textId="77777777" w:rsidR="00EC4AC0" w:rsidRDefault="00EC4AC0" w:rsidP="001007E7">
      <w:pPr>
        <w:spacing w:after="0" w:line="240" w:lineRule="auto"/>
      </w:pPr>
      <w:r>
        <w:separator/>
      </w:r>
    </w:p>
  </w:endnote>
  <w:endnote w:type="continuationSeparator" w:id="0">
    <w:p w14:paraId="11B1921C" w14:textId="77777777" w:rsidR="00EC4AC0" w:rsidRDefault="00EC4AC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67108" w14:textId="77777777" w:rsidR="001007E7" w:rsidRDefault="00EC4AC0">
    <w:pPr>
      <w:pStyle w:val="Footer"/>
    </w:pPr>
    <w:r>
      <w:rPr>
        <w:rFonts w:ascii="Arial Narrow" w:hAnsi="Arial Narrow"/>
        <w:noProof/>
        <w:sz w:val="12"/>
        <w:lang w:val="es-DO" w:eastAsia="zh-TW"/>
      </w:rPr>
      <w:pict w14:anchorId="5A345F3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.8pt;margin-top:3.7pt;width:67pt;height:13.85pt;z-index:251660288;mso-width-relative:margin;mso-height-relative:margin" filled="f" stroked="f">
          <v:textbox style="mso-next-textbox:#_x0000_s1025" inset="0,0,0,0">
            <w:txbxContent>
              <w:p w14:paraId="432D454E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6362D75" wp14:editId="077A9EE0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062DA1CA">
        <v:shape id="_x0000_s1027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3D7A1912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1020A32E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230AF3AF" w14:textId="77777777" w:rsidR="001007E7" w:rsidRDefault="001007E7">
    <w:pPr>
      <w:pStyle w:val="Footer"/>
      <w:rPr>
        <w:rFonts w:ascii="Arial Narrow" w:hAnsi="Arial Narrow"/>
        <w:sz w:val="12"/>
      </w:rPr>
    </w:pPr>
  </w:p>
  <w:p w14:paraId="763347C1" w14:textId="77777777" w:rsidR="00CA0E82" w:rsidRDefault="00CA0E82">
    <w:pPr>
      <w:pStyle w:val="Footer"/>
      <w:rPr>
        <w:rFonts w:ascii="Arial Narrow" w:hAnsi="Arial Narrow"/>
        <w:sz w:val="12"/>
      </w:rPr>
    </w:pPr>
  </w:p>
  <w:p w14:paraId="2854A662" w14:textId="77777777" w:rsidR="00CA0E82" w:rsidRDefault="00CA0E82">
    <w:pPr>
      <w:pStyle w:val="Footer"/>
      <w:rPr>
        <w:rFonts w:ascii="Arial Narrow" w:hAnsi="Arial Narrow"/>
        <w:sz w:val="12"/>
      </w:rPr>
    </w:pPr>
  </w:p>
  <w:p w14:paraId="527FCD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0BF7AD0E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EBB7F" w14:textId="77777777" w:rsidR="00EC4AC0" w:rsidRDefault="00EC4AC0" w:rsidP="001007E7">
      <w:pPr>
        <w:spacing w:after="0" w:line="240" w:lineRule="auto"/>
      </w:pPr>
      <w:r>
        <w:separator/>
      </w:r>
    </w:p>
  </w:footnote>
  <w:footnote w:type="continuationSeparator" w:id="0">
    <w:p w14:paraId="374FCD2B" w14:textId="77777777" w:rsidR="00EC4AC0" w:rsidRDefault="00EC4AC0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3A6DF" w14:textId="77777777" w:rsidR="00051C0A" w:rsidRDefault="00EC4AC0">
    <w:pPr>
      <w:pStyle w:val="Header"/>
    </w:pPr>
    <w:r>
      <w:rPr>
        <w:noProof/>
        <w:lang w:val="en-US"/>
      </w:rPr>
      <w:pict w14:anchorId="30D0ED82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97.7pt;margin-top:3.35pt;width:83.6pt;height:19.85pt;z-index:251666432;mso-width-relative:margin;mso-height-relative:margin" filled="f" stroked="f">
          <v:textbox style="mso-next-textbox:#_x0000_s1030">
            <w:txbxContent>
              <w:p w14:paraId="5C4AA5D3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54015D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54015D" w:rsidRPr="0054015D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7421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1443A"/>
    <w:rsid w:val="00027C01"/>
    <w:rsid w:val="0003459B"/>
    <w:rsid w:val="00034DD9"/>
    <w:rsid w:val="00035FAB"/>
    <w:rsid w:val="00044FA8"/>
    <w:rsid w:val="00045479"/>
    <w:rsid w:val="00051C0A"/>
    <w:rsid w:val="000606DB"/>
    <w:rsid w:val="00062803"/>
    <w:rsid w:val="00062FDA"/>
    <w:rsid w:val="00066F4C"/>
    <w:rsid w:val="0008490F"/>
    <w:rsid w:val="000A7881"/>
    <w:rsid w:val="000B0DCD"/>
    <w:rsid w:val="000C3B81"/>
    <w:rsid w:val="000C43A8"/>
    <w:rsid w:val="000C73D4"/>
    <w:rsid w:val="000D3F9D"/>
    <w:rsid w:val="000E40D9"/>
    <w:rsid w:val="00100079"/>
    <w:rsid w:val="001007E7"/>
    <w:rsid w:val="001020C0"/>
    <w:rsid w:val="00111922"/>
    <w:rsid w:val="00143798"/>
    <w:rsid w:val="00157600"/>
    <w:rsid w:val="00170EC5"/>
    <w:rsid w:val="00174A5D"/>
    <w:rsid w:val="00181E8D"/>
    <w:rsid w:val="0018498D"/>
    <w:rsid w:val="00191063"/>
    <w:rsid w:val="00194FF2"/>
    <w:rsid w:val="001A3F92"/>
    <w:rsid w:val="001B07DA"/>
    <w:rsid w:val="001C4122"/>
    <w:rsid w:val="001D2DEC"/>
    <w:rsid w:val="001F73A7"/>
    <w:rsid w:val="002009A7"/>
    <w:rsid w:val="00201761"/>
    <w:rsid w:val="002054DD"/>
    <w:rsid w:val="0021113F"/>
    <w:rsid w:val="00226E09"/>
    <w:rsid w:val="00252F16"/>
    <w:rsid w:val="00253DBA"/>
    <w:rsid w:val="0025740F"/>
    <w:rsid w:val="0026335F"/>
    <w:rsid w:val="00270D19"/>
    <w:rsid w:val="00295BD4"/>
    <w:rsid w:val="002A52BC"/>
    <w:rsid w:val="002B43A0"/>
    <w:rsid w:val="002D451D"/>
    <w:rsid w:val="002E1412"/>
    <w:rsid w:val="002F6A64"/>
    <w:rsid w:val="00311E9D"/>
    <w:rsid w:val="00314023"/>
    <w:rsid w:val="00341484"/>
    <w:rsid w:val="00341BC7"/>
    <w:rsid w:val="003748DC"/>
    <w:rsid w:val="003905BA"/>
    <w:rsid w:val="00392351"/>
    <w:rsid w:val="0039657F"/>
    <w:rsid w:val="003A4C86"/>
    <w:rsid w:val="003A53CB"/>
    <w:rsid w:val="003A7D41"/>
    <w:rsid w:val="003A7FD7"/>
    <w:rsid w:val="003B31DA"/>
    <w:rsid w:val="003D6AF0"/>
    <w:rsid w:val="00400DBB"/>
    <w:rsid w:val="00404131"/>
    <w:rsid w:val="0042490F"/>
    <w:rsid w:val="004379A6"/>
    <w:rsid w:val="00443876"/>
    <w:rsid w:val="00450A83"/>
    <w:rsid w:val="00454888"/>
    <w:rsid w:val="00456C17"/>
    <w:rsid w:val="00466B9C"/>
    <w:rsid w:val="00473957"/>
    <w:rsid w:val="00494E27"/>
    <w:rsid w:val="004A6D5F"/>
    <w:rsid w:val="004B2723"/>
    <w:rsid w:val="004B30DA"/>
    <w:rsid w:val="004D45A8"/>
    <w:rsid w:val="004D48DD"/>
    <w:rsid w:val="004E7C9C"/>
    <w:rsid w:val="004F2835"/>
    <w:rsid w:val="00500DA4"/>
    <w:rsid w:val="0053027B"/>
    <w:rsid w:val="00535962"/>
    <w:rsid w:val="0054015D"/>
    <w:rsid w:val="00544A18"/>
    <w:rsid w:val="005670F8"/>
    <w:rsid w:val="005706D6"/>
    <w:rsid w:val="00573AE1"/>
    <w:rsid w:val="00587EC0"/>
    <w:rsid w:val="005B118B"/>
    <w:rsid w:val="005B62DC"/>
    <w:rsid w:val="005C018F"/>
    <w:rsid w:val="005F15A0"/>
    <w:rsid w:val="00611A07"/>
    <w:rsid w:val="0062592A"/>
    <w:rsid w:val="00627ECD"/>
    <w:rsid w:val="00642736"/>
    <w:rsid w:val="00643FAC"/>
    <w:rsid w:val="006471AF"/>
    <w:rsid w:val="006506D0"/>
    <w:rsid w:val="00651E48"/>
    <w:rsid w:val="0065391E"/>
    <w:rsid w:val="0065420B"/>
    <w:rsid w:val="00666D56"/>
    <w:rsid w:val="006709BC"/>
    <w:rsid w:val="006724D1"/>
    <w:rsid w:val="006745F1"/>
    <w:rsid w:val="00687079"/>
    <w:rsid w:val="00687D94"/>
    <w:rsid w:val="006B3267"/>
    <w:rsid w:val="006C22ED"/>
    <w:rsid w:val="006F11FD"/>
    <w:rsid w:val="006F567F"/>
    <w:rsid w:val="0071042A"/>
    <w:rsid w:val="00725091"/>
    <w:rsid w:val="00780880"/>
    <w:rsid w:val="00787381"/>
    <w:rsid w:val="007B0E1F"/>
    <w:rsid w:val="007B6F6F"/>
    <w:rsid w:val="007C14B7"/>
    <w:rsid w:val="007C2731"/>
    <w:rsid w:val="007D2DF0"/>
    <w:rsid w:val="007D75D9"/>
    <w:rsid w:val="00820C9F"/>
    <w:rsid w:val="0082707E"/>
    <w:rsid w:val="00830E31"/>
    <w:rsid w:val="008315B0"/>
    <w:rsid w:val="00841C52"/>
    <w:rsid w:val="0086017C"/>
    <w:rsid w:val="008602FD"/>
    <w:rsid w:val="00882059"/>
    <w:rsid w:val="00887B3B"/>
    <w:rsid w:val="00897B59"/>
    <w:rsid w:val="008A0FBD"/>
    <w:rsid w:val="008A45AA"/>
    <w:rsid w:val="008B3AE5"/>
    <w:rsid w:val="008C388B"/>
    <w:rsid w:val="008D1176"/>
    <w:rsid w:val="008D58A6"/>
    <w:rsid w:val="008E350E"/>
    <w:rsid w:val="009056E4"/>
    <w:rsid w:val="00906489"/>
    <w:rsid w:val="0091032F"/>
    <w:rsid w:val="00930689"/>
    <w:rsid w:val="00956E4E"/>
    <w:rsid w:val="00966EEE"/>
    <w:rsid w:val="009902A7"/>
    <w:rsid w:val="009A4E12"/>
    <w:rsid w:val="009A73F2"/>
    <w:rsid w:val="009B0DC2"/>
    <w:rsid w:val="009B320C"/>
    <w:rsid w:val="009B49FB"/>
    <w:rsid w:val="009C0512"/>
    <w:rsid w:val="009F2B5D"/>
    <w:rsid w:val="00A16099"/>
    <w:rsid w:val="00A231BB"/>
    <w:rsid w:val="00A47B19"/>
    <w:rsid w:val="00A573C2"/>
    <w:rsid w:val="00A57745"/>
    <w:rsid w:val="00A640BD"/>
    <w:rsid w:val="00A641A7"/>
    <w:rsid w:val="00A72F42"/>
    <w:rsid w:val="00A87626"/>
    <w:rsid w:val="00AA402A"/>
    <w:rsid w:val="00AB3998"/>
    <w:rsid w:val="00AC1E0F"/>
    <w:rsid w:val="00AD7919"/>
    <w:rsid w:val="00AE40A7"/>
    <w:rsid w:val="00B5561B"/>
    <w:rsid w:val="00B62EEF"/>
    <w:rsid w:val="00B827B8"/>
    <w:rsid w:val="00B97B51"/>
    <w:rsid w:val="00BA0007"/>
    <w:rsid w:val="00BB1D79"/>
    <w:rsid w:val="00BC1D0C"/>
    <w:rsid w:val="00BC61BD"/>
    <w:rsid w:val="00BD2405"/>
    <w:rsid w:val="00BE0B91"/>
    <w:rsid w:val="00C0263B"/>
    <w:rsid w:val="00C03041"/>
    <w:rsid w:val="00C078CB"/>
    <w:rsid w:val="00C10587"/>
    <w:rsid w:val="00C22DBE"/>
    <w:rsid w:val="00C35723"/>
    <w:rsid w:val="00C5078F"/>
    <w:rsid w:val="00C54905"/>
    <w:rsid w:val="00C61D54"/>
    <w:rsid w:val="00C66D08"/>
    <w:rsid w:val="00C7470C"/>
    <w:rsid w:val="00C80B96"/>
    <w:rsid w:val="00C9268E"/>
    <w:rsid w:val="00CA0E82"/>
    <w:rsid w:val="00CA164C"/>
    <w:rsid w:val="00CA4661"/>
    <w:rsid w:val="00CB21A8"/>
    <w:rsid w:val="00CB2A0F"/>
    <w:rsid w:val="00CC323F"/>
    <w:rsid w:val="00CE5DAE"/>
    <w:rsid w:val="00CE67A3"/>
    <w:rsid w:val="00CF0B58"/>
    <w:rsid w:val="00D24FA7"/>
    <w:rsid w:val="00D45A3E"/>
    <w:rsid w:val="00D62BA2"/>
    <w:rsid w:val="00D64083"/>
    <w:rsid w:val="00D64696"/>
    <w:rsid w:val="00D85907"/>
    <w:rsid w:val="00D90D49"/>
    <w:rsid w:val="00D9159E"/>
    <w:rsid w:val="00DB5AC1"/>
    <w:rsid w:val="00DC0EB9"/>
    <w:rsid w:val="00DC2A6E"/>
    <w:rsid w:val="00DC5D96"/>
    <w:rsid w:val="00DC7F64"/>
    <w:rsid w:val="00DD4F3E"/>
    <w:rsid w:val="00E13E55"/>
    <w:rsid w:val="00E26BB3"/>
    <w:rsid w:val="00E3215C"/>
    <w:rsid w:val="00E446DC"/>
    <w:rsid w:val="00E504B6"/>
    <w:rsid w:val="00E54333"/>
    <w:rsid w:val="00E82502"/>
    <w:rsid w:val="00E96384"/>
    <w:rsid w:val="00E96B13"/>
    <w:rsid w:val="00EA395C"/>
    <w:rsid w:val="00EA6B34"/>
    <w:rsid w:val="00EA7406"/>
    <w:rsid w:val="00EC4AC0"/>
    <w:rsid w:val="00EC53B5"/>
    <w:rsid w:val="00EE1E7B"/>
    <w:rsid w:val="00EF1FCA"/>
    <w:rsid w:val="00EF7A5C"/>
    <w:rsid w:val="00F1555B"/>
    <w:rsid w:val="00F225BF"/>
    <w:rsid w:val="00F45188"/>
    <w:rsid w:val="00F524DD"/>
    <w:rsid w:val="00F53753"/>
    <w:rsid w:val="00F7167E"/>
    <w:rsid w:val="00F7320A"/>
    <w:rsid w:val="00F7443C"/>
    <w:rsid w:val="00F835EB"/>
    <w:rsid w:val="00F9504D"/>
    <w:rsid w:val="00FA0D77"/>
    <w:rsid w:val="00FA2404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."/>
  <w:listSeparator w:val=";"/>
  <w14:docId w14:val="7F9A46BE"/>
  <w15:docId w15:val="{C3EE38E5-7A3B-48FB-A463-81A932292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5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64521-DED5-42A8-86FA-59A202CC33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F20786-299E-4750-A4B0-7B01F8A69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6B48D-CE81-413C-AE5C-4061CC85C8DE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C0329E42-6AFE-4B15-81F2-F9C8B4495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62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88</cp:revision>
  <cp:lastPrinted>2011-03-04T18:55:00Z</cp:lastPrinted>
  <dcterms:created xsi:type="dcterms:W3CDTF">2011-03-04T18:56:00Z</dcterms:created>
  <dcterms:modified xsi:type="dcterms:W3CDTF">2026-03-19T19:28:00Z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